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AECCC" w14:textId="14212FED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9B5B04">
        <w:rPr>
          <w:rFonts w:eastAsia="Times New Roman" w:cs="Arial"/>
          <w:sz w:val="24"/>
          <w:szCs w:val="20"/>
          <w:lang w:eastAsia="ar-SA"/>
        </w:rPr>
        <w:t>7</w:t>
      </w:r>
      <w:r w:rsidR="00636B9A">
        <w:rPr>
          <w:rFonts w:eastAsia="Times New Roman" w:cs="Arial"/>
          <w:sz w:val="24"/>
          <w:szCs w:val="20"/>
          <w:lang w:eastAsia="ar-SA"/>
        </w:rPr>
        <w:t>7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Pr="00B11D2E">
        <w:rPr>
          <w:rFonts w:cs="Arial"/>
          <w:sz w:val="24"/>
          <w:szCs w:val="24"/>
        </w:rPr>
        <w:t>S1-1</w:t>
      </w:r>
      <w:r w:rsidR="00CD0E29">
        <w:rPr>
          <w:rFonts w:cs="Arial"/>
          <w:sz w:val="24"/>
          <w:szCs w:val="24"/>
        </w:rPr>
        <w:t>7</w:t>
      </w:r>
      <w:r w:rsidR="00636B9A">
        <w:rPr>
          <w:rFonts w:cs="Arial"/>
          <w:sz w:val="24"/>
          <w:szCs w:val="24"/>
        </w:rPr>
        <w:t>1202</w:t>
      </w:r>
    </w:p>
    <w:p w14:paraId="7B8B051A" w14:textId="5C8609F5" w:rsidR="00411066" w:rsidRPr="00F45489" w:rsidRDefault="00636B9A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proofErr w:type="spellStart"/>
      <w:r>
        <w:rPr>
          <w:rFonts w:eastAsia="Times New Roman" w:cs="Arial"/>
          <w:sz w:val="24"/>
          <w:szCs w:val="20"/>
          <w:lang w:eastAsia="ar-SA"/>
        </w:rPr>
        <w:t>Jeju</w:t>
      </w:r>
      <w:proofErr w:type="spellEnd"/>
      <w:r>
        <w:rPr>
          <w:rFonts w:eastAsia="Times New Roman" w:cs="Arial"/>
          <w:sz w:val="24"/>
          <w:szCs w:val="20"/>
          <w:lang w:eastAsia="ar-SA"/>
        </w:rPr>
        <w:t xml:space="preserve"> Island, South Korea, 13-17 February </w:t>
      </w:r>
      <w:r w:rsidR="00CD0E29">
        <w:rPr>
          <w:rFonts w:eastAsia="Times New Roman" w:cs="Arial"/>
          <w:sz w:val="24"/>
          <w:szCs w:val="20"/>
          <w:lang w:eastAsia="ar-SA"/>
        </w:rPr>
        <w:t>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1F4FC317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1FBFA95" w14:textId="3F5B9BF6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>
        <w:rPr>
          <w:rFonts w:eastAsia="Times New Roman" w:cs="Arial"/>
          <w:sz w:val="22"/>
          <w:szCs w:val="20"/>
          <w:lang w:eastAsia="ar-SA"/>
        </w:rPr>
        <w:t>Agenda</w:t>
      </w:r>
      <w:r w:rsidR="009B5B04">
        <w:rPr>
          <w:rFonts w:eastAsia="Times New Roman" w:cs="Arial"/>
          <w:sz w:val="22"/>
          <w:szCs w:val="20"/>
          <w:lang w:eastAsia="ar-SA"/>
        </w:rPr>
        <w:t xml:space="preserve"> </w:t>
      </w:r>
      <w:r w:rsidR="00E9157E">
        <w:rPr>
          <w:rFonts w:eastAsia="Times New Roman" w:cs="Arial"/>
          <w:sz w:val="22"/>
          <w:szCs w:val="20"/>
          <w:lang w:eastAsia="ar-SA"/>
        </w:rPr>
        <w:t>for V2X Drafting Session</w:t>
      </w:r>
    </w:p>
    <w:p w14:paraId="4AC90CEE" w14:textId="087FD343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636B9A">
        <w:rPr>
          <w:rFonts w:eastAsia="Times New Roman" w:cs="Arial"/>
          <w:sz w:val="22"/>
          <w:szCs w:val="20"/>
          <w:lang w:eastAsia="ar-SA"/>
        </w:rPr>
        <w:t>8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1E01E865" w14:textId="170449B5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FF51AB">
        <w:rPr>
          <w:rFonts w:eastAsia="Times New Roman" w:cs="Arial"/>
          <w:sz w:val="22"/>
          <w:szCs w:val="20"/>
          <w:lang w:eastAsia="ar-SA"/>
        </w:rPr>
        <w:t xml:space="preserve">V2X </w:t>
      </w:r>
      <w:r w:rsidR="00E9157E">
        <w:rPr>
          <w:rFonts w:eastAsia="Times New Roman" w:cs="Arial"/>
          <w:sz w:val="22"/>
          <w:szCs w:val="20"/>
          <w:lang w:eastAsia="ar-SA"/>
        </w:rPr>
        <w:t>Drafting Session Chair</w:t>
      </w:r>
      <w:r>
        <w:rPr>
          <w:rFonts w:eastAsia="Times New Roman" w:cs="Arial"/>
          <w:sz w:val="22"/>
          <w:szCs w:val="20"/>
          <w:lang w:eastAsia="ar-SA"/>
        </w:rPr>
        <w:t>/</w:t>
      </w:r>
      <w:r w:rsidR="00E9157E">
        <w:rPr>
          <w:rFonts w:eastAsia="Times New Roman" w:cs="Arial"/>
          <w:sz w:val="22"/>
          <w:szCs w:val="20"/>
          <w:lang w:eastAsia="ar-SA"/>
        </w:rPr>
        <w:t xml:space="preserve"> </w:t>
      </w:r>
      <w:r w:rsidR="00636B9A">
        <w:rPr>
          <w:rFonts w:eastAsia="Times New Roman" w:cs="Arial"/>
          <w:sz w:val="22"/>
          <w:szCs w:val="20"/>
          <w:lang w:eastAsia="ar-SA"/>
        </w:rPr>
        <w:t>Vice Chairma</w:t>
      </w:r>
      <w:r w:rsidRPr="00F45489">
        <w:rPr>
          <w:rFonts w:eastAsia="Times New Roman" w:cs="Arial"/>
          <w:sz w:val="22"/>
          <w:szCs w:val="20"/>
          <w:lang w:eastAsia="ar-SA"/>
        </w:rPr>
        <w:t>n</w:t>
      </w:r>
    </w:p>
    <w:p w14:paraId="4A3D2DAD" w14:textId="5998B105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9157E">
        <w:rPr>
          <w:rFonts w:eastAsia="Times New Roman" w:cs="Arial"/>
          <w:sz w:val="22"/>
          <w:szCs w:val="20"/>
          <w:lang w:eastAsia="ar-SA"/>
        </w:rPr>
        <w:t>Ki-Dong Lee (kidong.lee@lge.com)</w:t>
      </w:r>
    </w:p>
    <w:p w14:paraId="280E2E86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25093EC" w14:textId="77777777" w:rsidR="00E9157E" w:rsidRDefault="00E9157E" w:rsidP="00251A5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</w:p>
    <w:p w14:paraId="3F7829D1" w14:textId="29CD7A68" w:rsidR="00251A55" w:rsidRPr="00F45489" w:rsidRDefault="00251A55" w:rsidP="00251A5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4E5AFF">
        <w:rPr>
          <w:rFonts w:eastAsia="MS Mincho" w:cs="Arial"/>
          <w:bCs/>
          <w:sz w:val="36"/>
          <w:szCs w:val="36"/>
          <w:lang w:eastAsia="ar-SA"/>
        </w:rPr>
        <w:t xml:space="preserve">V2X Drafting Session 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14:paraId="2AF2E3DA" w14:textId="2A23579F" w:rsidR="00251A55" w:rsidRPr="00015298" w:rsidRDefault="00251A55" w:rsidP="00251A55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14:paraId="431BE75B" w14:textId="065A17DA" w:rsidR="00251A55" w:rsidRPr="008754F9" w:rsidRDefault="00251A55" w:rsidP="00251A5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03ACEB1F" w14:textId="22598095" w:rsidR="00251A55" w:rsidRPr="00772E0F" w:rsidRDefault="00251A55" w:rsidP="00251A55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636B9A">
        <w:rPr>
          <w:rFonts w:eastAsia="Arial Unicode MS" w:cs="Arial"/>
          <w:color w:val="00B050"/>
          <w:sz w:val="24"/>
          <w:szCs w:val="24"/>
          <w:lang w:eastAsia="ar-SA"/>
        </w:rPr>
        <w:t>Crystal Hall E</w:t>
      </w:r>
    </w:p>
    <w:p w14:paraId="1BC4B7D1" w14:textId="77777777" w:rsidR="00251A55" w:rsidRPr="00015298" w:rsidRDefault="00251A55" w:rsidP="00251A5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E9157E" w:rsidRPr="00015298" w14:paraId="75FF106F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4CC7F33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438C329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69C325F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1451DE3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9157E" w:rsidRPr="00AB0F3E" w14:paraId="5CD2D6BD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526675C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D5829FC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A4F8228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414206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8F77A4F" w14:textId="75801E99" w:rsidR="00E9157E" w:rsidRPr="00F12488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E58CAD1" w14:textId="67E5C9EB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E9157E" w:rsidRPr="00AB0F3E" w14:paraId="78057D80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8501BB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CA01A15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515657B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0E2EEF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4C1C13" w14:textId="5D745BA5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3AEA87" w14:textId="31A5BC75" w:rsidR="00E9157E" w:rsidRPr="00AB0F3E" w:rsidRDefault="00E9157E" w:rsidP="00D431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9157E" w:rsidRPr="00AB0F3E" w14:paraId="7B184CBF" w14:textId="77777777" w:rsidTr="00E9157E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5AC8C8B" w14:textId="5CD51F2D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7985955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70223E7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283AAD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AB0F3E" w14:paraId="28FB9651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E4544BA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26A91D2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7D692809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631E020" w14:textId="25ADE49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9AC91F" w14:textId="53ECA5B4" w:rsidR="00E9157E" w:rsidRPr="00CF100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E25587" w14:textId="3E3B9578" w:rsidR="00E9157E" w:rsidRPr="00AB0F3E" w:rsidRDefault="00E9157E" w:rsidP="00D431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9157E" w:rsidRPr="00AB0F3E" w14:paraId="5FB11304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C2702D" w14:textId="77777777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C564483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93465FE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A39AA79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AB0F3E" w14:paraId="4FA1BC52" w14:textId="77777777" w:rsidTr="004E5AF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7336EAD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7B299DBD" w14:textId="4B2B950E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695530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99ECE4B" w14:textId="64FA79BA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0DB34183" w14:textId="05133CEB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lastRenderedPageBreak/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 xml:space="preserve">(Rm </w:t>
            </w:r>
            <w:r w:rsidR="00636B9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B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30E4F4C4" w14:textId="1A8C6738" w:rsidR="00E9157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FS_eV2X</w:t>
            </w:r>
            <w:r w:rsidR="00636B9A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/eV2X</w:t>
            </w:r>
          </w:p>
          <w:p w14:paraId="79E10EDB" w14:textId="625358CF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D163EE" w14:textId="0EE1E295" w:rsidR="00E9157E" w:rsidRPr="00AB0F3E" w:rsidRDefault="00E9157E" w:rsidP="00AC380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E9157E" w:rsidRPr="00AB0F3E" w14:paraId="02FC363C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AC28609" w14:textId="77777777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39CBE7D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B03DE5F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E76C378" w14:textId="77777777" w:rsidR="00E9157E" w:rsidRPr="00415AA2" w:rsidRDefault="00E9157E" w:rsidP="00251A5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015298" w14:paraId="6C4528AE" w14:textId="77777777" w:rsidTr="004E5AF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0B94071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7DE9E734" w14:textId="5E8F65A9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157B7A2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D2C75C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6BBB0774" w14:textId="1018B54F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 xml:space="preserve">(Rm </w:t>
            </w:r>
            <w:r w:rsidR="00636B9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B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0119F07E" w14:textId="1760873E" w:rsidR="00E9157E" w:rsidRPr="00AB0F3E" w:rsidRDefault="00E9157E" w:rsidP="00D431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FS_eV2X</w:t>
            </w:r>
            <w:r w:rsidR="00636B9A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/eV2X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  <w:p w14:paraId="3BA21E3F" w14:textId="3282F09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546E42" w14:textId="2E84AC46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E9157E" w:rsidRPr="00AB0F3E" w14:paraId="04391D79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368BAE" w14:textId="32FB95C6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B995E6A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EB3B3FB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0C7AF3" w14:textId="77777777" w:rsidR="00E9157E" w:rsidRPr="00415AA2" w:rsidRDefault="00E9157E" w:rsidP="00251A5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015298" w14:paraId="4C82EEB9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2C516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53B7080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457AC0C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270487C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67F3C43" w14:textId="28190544" w:rsidR="00E9157E" w:rsidRPr="00097001" w:rsidRDefault="00E9157E" w:rsidP="00636B9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[19:</w:t>
            </w:r>
            <w:r w:rsidR="00636B9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0</w:t>
            </w: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0 </w:t>
            </w:r>
            <w:r w:rsidR="00636B9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MMS</w:t>
            </w: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]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E1430C1" w14:textId="0ABE1445" w:rsidR="00E9157E" w:rsidRPr="006620C9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560D0FDD" w14:textId="77777777" w:rsidR="00251A55" w:rsidRPr="00015298" w:rsidRDefault="00251A55" w:rsidP="00251A5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42491413" w14:textId="77777777" w:rsidR="00251A55" w:rsidRDefault="00251A55" w:rsidP="00251A5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09EF7ABE" w14:textId="77777777" w:rsidR="00FF51AB" w:rsidRDefault="00FF51AB" w:rsidP="00FF51AB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14:paraId="37FA6C0D" w14:textId="4951C476" w:rsidR="00FF51AB" w:rsidRDefault="00FF51AB" w:rsidP="00FF51AB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V2X: Ki-Dong Lee (LG</w:t>
      </w:r>
      <w:r w:rsidR="008D6244">
        <w:rPr>
          <w:rFonts w:eastAsia="Arial Unicode MS" w:cs="Arial"/>
          <w:bCs/>
          <w:sz w:val="20"/>
          <w:szCs w:val="20"/>
          <w:lang w:eastAsia="ar-SA"/>
        </w:rPr>
        <w:t xml:space="preserve"> Electronics Mobile Research</w:t>
      </w:r>
      <w:r>
        <w:rPr>
          <w:rFonts w:eastAsia="Arial Unicode MS" w:cs="Arial"/>
          <w:bCs/>
          <w:sz w:val="20"/>
          <w:szCs w:val="20"/>
          <w:lang w:eastAsia="ar-SA"/>
        </w:rPr>
        <w:t>)</w:t>
      </w:r>
    </w:p>
    <w:p w14:paraId="2FBE0038" w14:textId="77777777" w:rsidR="008D6244" w:rsidRDefault="008D624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5ACCCBC4" w14:textId="77777777" w:rsidR="008D6244" w:rsidRPr="008D6244" w:rsidRDefault="008D6244">
      <w:pPr>
        <w:spacing w:after="0" w:line="240" w:lineRule="auto"/>
        <w:rPr>
          <w:rFonts w:eastAsia="Times New Roman"/>
          <w:b/>
          <w:sz w:val="20"/>
          <w:szCs w:val="20"/>
          <w:u w:val="single"/>
          <w:lang w:val="en-US"/>
        </w:rPr>
      </w:pPr>
      <w:r w:rsidRPr="008D6244">
        <w:rPr>
          <w:rFonts w:eastAsia="Times New Roman"/>
          <w:b/>
          <w:sz w:val="20"/>
          <w:szCs w:val="20"/>
          <w:u w:val="single"/>
          <w:lang w:val="en-US"/>
        </w:rPr>
        <w:t>Note:</w:t>
      </w:r>
    </w:p>
    <w:p w14:paraId="65007B66" w14:textId="77777777" w:rsidR="008D6244" w:rsidRDefault="008D624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proofErr w:type="spellStart"/>
      <w:r>
        <w:rPr>
          <w:rFonts w:eastAsia="Times New Roman"/>
          <w:sz w:val="20"/>
          <w:szCs w:val="20"/>
          <w:lang w:val="en-US"/>
        </w:rPr>
        <w:t>TDocs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moved from Agenda Item 5 (New Study/Work Items) to FS_</w:t>
      </w:r>
      <w:r w:rsidRPr="008D6244">
        <w:rPr>
          <w:rFonts w:eastAsia="Times New Roman"/>
          <w:sz w:val="20"/>
          <w:szCs w:val="20"/>
          <w:lang w:val="en-US"/>
        </w:rPr>
        <w:t>eV2X</w:t>
      </w:r>
      <w:r>
        <w:rPr>
          <w:rFonts w:eastAsia="Times New Roman"/>
          <w:sz w:val="20"/>
          <w:szCs w:val="20"/>
          <w:lang w:val="en-US"/>
        </w:rPr>
        <w:t xml:space="preserve"> will be handled together. </w:t>
      </w:r>
      <w:proofErr w:type="gramStart"/>
      <w:r>
        <w:rPr>
          <w:rFonts w:eastAsia="Times New Roman"/>
          <w:sz w:val="20"/>
          <w:szCs w:val="20"/>
          <w:lang w:val="en-US"/>
        </w:rPr>
        <w:t>eV2X</w:t>
      </w:r>
      <w:proofErr w:type="gramEnd"/>
      <w:r>
        <w:rPr>
          <w:rFonts w:eastAsia="Times New Roman"/>
          <w:sz w:val="20"/>
          <w:szCs w:val="20"/>
          <w:lang w:val="en-US"/>
        </w:rPr>
        <w:t xml:space="preserve"> is newly proposed at this meeting and thus is not yet SA-approved UIC but will be used to distinguish </w:t>
      </w:r>
      <w:proofErr w:type="spellStart"/>
      <w:r>
        <w:rPr>
          <w:rFonts w:eastAsia="Times New Roman"/>
          <w:sz w:val="20"/>
          <w:szCs w:val="20"/>
          <w:lang w:val="en-US"/>
        </w:rPr>
        <w:t>TDocs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intended for Normative Work (and the TS) from those for Study.</w:t>
      </w:r>
    </w:p>
    <w:p w14:paraId="69A93D79" w14:textId="5E8AE91F" w:rsidR="00AC3802" w:rsidRPr="008D6244" w:rsidRDefault="00AC3802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8D6244">
        <w:rPr>
          <w:rFonts w:eastAsia="Times New Roman"/>
          <w:sz w:val="20"/>
          <w:szCs w:val="20"/>
          <w:lang w:val="en-US"/>
        </w:rPr>
        <w:br w:type="page"/>
      </w:r>
    </w:p>
    <w:p w14:paraId="6C5C462B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29"/>
        <w:gridCol w:w="2076"/>
        <w:gridCol w:w="4103"/>
      </w:tblGrid>
      <w:tr w:rsidR="008879E9" w:rsidRPr="00B04844" w14:paraId="6E7401DB" w14:textId="77777777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3BC0CC8D" w14:textId="77777777" w:rsidR="008879E9" w:rsidRPr="00F45489" w:rsidRDefault="008879E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" w:name="_Toc414625494"/>
            <w:bookmarkStart w:id="4" w:name="_Toc41462549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3"/>
            <w:bookmarkEnd w:id="4"/>
          </w:p>
        </w:tc>
      </w:tr>
      <w:tr w:rsidR="004070E3" w:rsidRPr="00B04844" w14:paraId="611A6974" w14:textId="77777777" w:rsidTr="00081F3D">
        <w:trPr>
          <w:trHeight w:val="141"/>
        </w:trPr>
        <w:tc>
          <w:tcPr>
            <w:tcW w:w="14899" w:type="dxa"/>
            <w:gridSpan w:val="6"/>
            <w:tcBorders>
              <w:bottom w:val="nil"/>
            </w:tcBorders>
            <w:shd w:val="clear" w:color="auto" w:fill="F2F2F2"/>
          </w:tcPr>
          <w:p w14:paraId="73781715" w14:textId="05F33149" w:rsidR="004070E3" w:rsidRPr="00F45489" w:rsidRDefault="004070E3" w:rsidP="004070E3">
            <w:pPr>
              <w:pStyle w:val="Heading2"/>
            </w:pPr>
            <w:r>
              <w:t xml:space="preserve">FS_eV2X: </w:t>
            </w:r>
            <w:r w:rsidRPr="004070E3">
              <w:t>Study on Enhancement of 3GPP support for V2X services</w:t>
            </w:r>
            <w:r>
              <w:t xml:space="preserve"> [</w:t>
            </w:r>
            <w:r w:rsidRPr="0025579C">
              <w:rPr>
                <w:bCs/>
              </w:rPr>
              <w:t>S</w:t>
            </w:r>
            <w:r>
              <w:rPr>
                <w:bCs/>
              </w:rPr>
              <w:t>P-160504</w:t>
            </w:r>
            <w:r w:rsidR="00636B9A">
              <w:rPr>
                <w:bCs/>
              </w:rPr>
              <w:t>], including eV2X normative work</w:t>
            </w:r>
          </w:p>
        </w:tc>
      </w:tr>
      <w:tr w:rsidR="004070E3" w:rsidRPr="004070E3" w14:paraId="065B59E6" w14:textId="77777777" w:rsidTr="00081F3D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D4C657A" w14:textId="77777777" w:rsidR="004070E3" w:rsidRPr="0025579C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 xml:space="preserve">Contributions to </w:t>
            </w:r>
            <w:r w:rsidRPr="0025579C">
              <w:rPr>
                <w:rFonts w:eastAsia="Arial Unicode MS" w:cs="Arial"/>
                <w:b/>
                <w:szCs w:val="18"/>
                <w:lang w:eastAsia="ar-SA"/>
              </w:rPr>
              <w:t xml:space="preserve">Building Block 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TR</w:t>
            </w:r>
          </w:p>
          <w:p w14:paraId="06DDC71A" w14:textId="5DB68201" w:rsidR="004070E3" w:rsidRPr="004067FF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="00636B9A">
              <w:rPr>
                <w:rFonts w:eastAsia="Arial Unicode MS" w:cs="Arial"/>
                <w:b/>
                <w:szCs w:val="18"/>
                <w:lang w:eastAsia="ar-SA"/>
              </w:rPr>
              <w:t xml:space="preserve"> (Study)</w:t>
            </w: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14:paraId="052BD264" w14:textId="71E7D869" w:rsidR="004070E3" w:rsidRPr="00411066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TR 22.</w:t>
            </w:r>
            <w:r w:rsidR="00766FDA">
              <w:rPr>
                <w:rFonts w:eastAsia="Arial Unicode MS" w:cs="Arial"/>
                <w:szCs w:val="18"/>
                <w:lang w:val="fr-FR" w:eastAsia="ar-SA"/>
              </w:rPr>
              <w:t>886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v</w:t>
            </w:r>
            <w:r w:rsidR="00471107">
              <w:rPr>
                <w:rFonts w:eastAsia="Arial Unicode MS" w:cs="Arial"/>
                <w:szCs w:val="18"/>
                <w:lang w:val="fr-FR" w:eastAsia="ar-SA"/>
              </w:rPr>
              <w:t>15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.0</w:t>
            </w:r>
            <w:r w:rsidR="00285236">
              <w:rPr>
                <w:rFonts w:eastAsia="Arial Unicode MS" w:cs="Arial"/>
                <w:szCs w:val="18"/>
                <w:lang w:val="fr-FR" w:eastAsia="ar-SA"/>
              </w:rPr>
              <w:t>.0</w:t>
            </w:r>
          </w:p>
          <w:p w14:paraId="7D3304AA" w14:textId="77777777" w:rsidR="004070E3" w:rsidRPr="00411066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SA#74 (12/2016)</w:t>
            </w:r>
          </w:p>
          <w:p w14:paraId="2946F2C2" w14:textId="2AA2E8D2" w:rsidR="004070E3" w:rsidRPr="004070E3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070E3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4070E3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4070E3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070E3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 w:rsidR="00636B9A">
              <w:rPr>
                <w:rFonts w:eastAsia="Arial Unicode MS" w:cs="Arial"/>
                <w:szCs w:val="18"/>
                <w:lang w:val="fr-FR" w:eastAsia="ar-SA"/>
              </w:rPr>
              <w:t>-% (95</w:t>
            </w:r>
            <w:r w:rsidR="00636B9A"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  <w:r w:rsidR="00636B9A">
              <w:rPr>
                <w:rFonts w:eastAsia="Arial Unicode MS" w:cs="Arial"/>
                <w:szCs w:val="18"/>
                <w:lang w:val="fr-FR" w:eastAsia="ar-SA"/>
              </w:rPr>
              <w:t xml:space="preserve"> as of SA1#76, Nov.’16)</w:t>
            </w:r>
          </w:p>
          <w:p w14:paraId="048DCEFA" w14:textId="77777777" w:rsidR="004070E3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  <w:p w14:paraId="4F49F13C" w14:textId="3DA63AF4" w:rsidR="00636B9A" w:rsidRPr="004067FF" w:rsidRDefault="00636B9A" w:rsidP="00636B9A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 xml:space="preserve"> (Normative Work)</w:t>
            </w: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 xml:space="preserve"> N/A (This is new WID at this meeting)</w:t>
            </w:r>
          </w:p>
          <w:p w14:paraId="62B86F46" w14:textId="22A3686D" w:rsidR="00636B9A" w:rsidRPr="00411066" w:rsidRDefault="00636B9A" w:rsidP="00636B9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N/A (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T</w:t>
            </w:r>
            <w:r>
              <w:rPr>
                <w:rFonts w:eastAsia="Arial Unicode MS" w:cs="Arial"/>
                <w:szCs w:val="18"/>
                <w:lang w:val="fr-FR" w:eastAsia="ar-SA"/>
              </w:rPr>
              <w:t>S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22.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tbd) </w:t>
            </w:r>
          </w:p>
          <w:p w14:paraId="5891C085" w14:textId="7A0D25DD" w:rsidR="00636B9A" w:rsidRPr="00411066" w:rsidRDefault="00636B9A" w:rsidP="00636B9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SA#75 (03/2017)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based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on WID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proposal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subject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to change</w:t>
            </w:r>
            <w:r w:rsidR="008D6244">
              <w:rPr>
                <w:rFonts w:eastAsia="Arial Unicode MS" w:cs="Arial"/>
                <w:szCs w:val="18"/>
                <w:lang w:val="fr-FR" w:eastAsia="ar-SA"/>
              </w:rPr>
              <w:t>s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upon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SA1’s agreement)</w:t>
            </w:r>
          </w:p>
          <w:p w14:paraId="21DBBFD7" w14:textId="77777777" w:rsidR="00636B9A" w:rsidRPr="004070E3" w:rsidRDefault="00636B9A" w:rsidP="00081F3D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DE7481" w:rsidRPr="00C9708F" w14:paraId="53CC77A9" w14:textId="77777777" w:rsidTr="00B80461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207F9D" w14:textId="37532274" w:rsidR="00DE7481" w:rsidRPr="00C9708F" w:rsidRDefault="00636B9A" w:rsidP="00636B9A">
            <w:pPr>
              <w:pStyle w:val="Heading5"/>
              <w:rPr>
                <w:rFonts w:cs="Arial"/>
                <w:b w:val="0"/>
              </w:rPr>
            </w:pPr>
            <w:proofErr w:type="gramStart"/>
            <w:r>
              <w:rPr>
                <w:rFonts w:cs="Arial"/>
              </w:rPr>
              <w:t>e</w:t>
            </w:r>
            <w:r w:rsidR="000E1F98">
              <w:rPr>
                <w:rFonts w:cs="Arial"/>
              </w:rPr>
              <w:t>V2X</w:t>
            </w:r>
            <w:proofErr w:type="gramEnd"/>
            <w:r w:rsidR="000E1F98">
              <w:rPr>
                <w:rFonts w:cs="Arial"/>
              </w:rPr>
              <w:t xml:space="preserve"> Normative work</w:t>
            </w:r>
          </w:p>
        </w:tc>
      </w:tr>
      <w:tr w:rsidR="00636B9A" w:rsidRPr="00C529BD" w14:paraId="64F0ED8B" w14:textId="77777777" w:rsidTr="00B8046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909F7" w14:textId="77777777" w:rsidR="00636B9A" w:rsidRPr="00B80461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0461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03095" w14:textId="711F4DD8" w:rsidR="00636B9A" w:rsidRPr="00B80461" w:rsidRDefault="00B65C63" w:rsidP="005F529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636B9A" w:rsidRPr="00B80461">
                <w:rPr>
                  <w:rStyle w:val="Hyperlink"/>
                  <w:rFonts w:cs="Arial"/>
                  <w:color w:val="auto"/>
                </w:rPr>
                <w:t>S1-171009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749487" w14:textId="77777777" w:rsidR="00636B9A" w:rsidRPr="00B80461" w:rsidRDefault="00636B9A" w:rsidP="005F529A">
            <w:pPr>
              <w:snapToGrid w:val="0"/>
              <w:spacing w:after="0" w:line="240" w:lineRule="auto"/>
            </w:pPr>
            <w:r w:rsidRPr="00B80461">
              <w:t>LG Electronics, 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2D50F" w14:textId="77777777" w:rsidR="00636B9A" w:rsidRPr="00B80461" w:rsidRDefault="00636B9A" w:rsidP="005F529A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B80461">
              <w:rPr>
                <w:rFonts w:cs="Arial"/>
                <w:bCs/>
              </w:rPr>
              <w:t>New WID on Enhancement of 3GPP support for V2X scenarios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648E5E" w14:textId="75F45ABC" w:rsidR="00636B9A" w:rsidRPr="00B80461" w:rsidRDefault="00B80461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0461">
              <w:rPr>
                <w:rFonts w:eastAsia="Times New Roman" w:cs="Arial"/>
                <w:szCs w:val="18"/>
                <w:lang w:eastAsia="ar-SA"/>
              </w:rPr>
              <w:t>Revised to S1-171240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B697F8" w14:textId="77777777" w:rsidR="00636B9A" w:rsidRPr="00B80461" w:rsidRDefault="00636B9A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80461"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</w:tc>
      </w:tr>
      <w:tr w:rsidR="00B80461" w:rsidRPr="00C529BD" w14:paraId="170A3EA1" w14:textId="77777777" w:rsidTr="00B8046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DE9B4" w14:textId="442BD490" w:rsidR="00B80461" w:rsidRPr="00B80461" w:rsidRDefault="00B80461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0461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B7409" w14:textId="196FCE37" w:rsidR="00B80461" w:rsidRPr="00B80461" w:rsidRDefault="00B65C63" w:rsidP="005F529A">
            <w:pPr>
              <w:snapToGrid w:val="0"/>
              <w:spacing w:after="0" w:line="240" w:lineRule="auto"/>
            </w:pPr>
            <w:hyperlink r:id="rId10" w:history="1">
              <w:r w:rsidR="00B80461" w:rsidRPr="00B80461">
                <w:rPr>
                  <w:rStyle w:val="Hyperlink"/>
                  <w:rFonts w:cs="Arial"/>
                  <w:color w:val="auto"/>
                </w:rPr>
                <w:t>S1-171240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F4858" w14:textId="59BA931F" w:rsidR="00B80461" w:rsidRPr="00B80461" w:rsidRDefault="00B80461" w:rsidP="005F529A">
            <w:pPr>
              <w:snapToGrid w:val="0"/>
              <w:spacing w:after="0" w:line="240" w:lineRule="auto"/>
            </w:pPr>
            <w:r w:rsidRPr="00B80461">
              <w:t>LG Electronics, 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5851" w14:textId="65AAFF20" w:rsidR="00B80461" w:rsidRPr="00B80461" w:rsidRDefault="00B80461" w:rsidP="005F529A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B80461">
              <w:rPr>
                <w:rFonts w:cs="Arial"/>
                <w:bCs/>
              </w:rPr>
              <w:t>New WID on Enhancement of 3GPP support for V2X scenarios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217A" w14:textId="701C6931" w:rsidR="00B80461" w:rsidRPr="00B80461" w:rsidRDefault="00FF2E2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b/f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presentation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71D27" w14:textId="3EAA5FC3" w:rsidR="00B80461" w:rsidRDefault="00B80461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80461">
              <w:rPr>
                <w:rFonts w:eastAsia="Arial Unicode MS" w:cs="Arial"/>
                <w:i/>
                <w:szCs w:val="18"/>
                <w:lang w:val="en-US" w:eastAsia="ar-SA"/>
              </w:rPr>
              <w:t>Moved from 5</w:t>
            </w:r>
          </w:p>
          <w:p w14:paraId="5B84F725" w14:textId="60866CC1" w:rsidR="00B80461" w:rsidRPr="00B80461" w:rsidRDefault="00B80461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80461">
              <w:rPr>
                <w:rFonts w:eastAsia="Arial Unicode MS" w:cs="Arial"/>
                <w:szCs w:val="18"/>
                <w:lang w:val="en-US" w:eastAsia="ar-SA"/>
              </w:rPr>
              <w:t>Revision of S1-171009.</w:t>
            </w:r>
          </w:p>
        </w:tc>
      </w:tr>
      <w:tr w:rsidR="00636B9A" w:rsidRPr="00C529BD" w14:paraId="61EEF004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5CF48" w14:textId="77777777" w:rsidR="00636B9A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DB234" w14:textId="5F4E30A2" w:rsidR="00636B9A" w:rsidRPr="00A564B0" w:rsidRDefault="00B65C63" w:rsidP="005F529A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1" w:history="1">
              <w:r w:rsidR="00636B9A" w:rsidRPr="001C4E7C">
                <w:rPr>
                  <w:rStyle w:val="Hyperlink"/>
                  <w:rFonts w:cs="Arial"/>
                </w:rPr>
                <w:t>S1-171010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A65CE" w14:textId="77777777" w:rsidR="00636B9A" w:rsidRDefault="00636B9A" w:rsidP="005F529A">
            <w:pPr>
              <w:snapToGrid w:val="0"/>
              <w:spacing w:after="0" w:line="240" w:lineRule="auto"/>
            </w:pPr>
            <w:r w:rsidRPr="00A564B0">
              <w:t>LG Electronics, 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085C6" w14:textId="77777777" w:rsidR="00636B9A" w:rsidRPr="00697144" w:rsidRDefault="00636B9A" w:rsidP="005F529A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TS Skeleton: </w:t>
            </w:r>
            <w:r>
              <w:rPr>
                <w:rFonts w:hint="eastAsia"/>
                <w:lang w:eastAsia="ko-KR"/>
              </w:rPr>
              <w:t xml:space="preserve">Enhancement of 3GPP Support for V2X </w:t>
            </w:r>
            <w:r>
              <w:rPr>
                <w:lang w:eastAsia="ko-KR"/>
              </w:rPr>
              <w:t>Scenarios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8D307" w14:textId="77777777" w:rsidR="00636B9A" w:rsidRPr="00A75C05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5BB4" w14:textId="77777777" w:rsidR="00636B9A" w:rsidRPr="00C529BD" w:rsidRDefault="00636B9A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</w:tc>
      </w:tr>
      <w:tr w:rsidR="00636B9A" w:rsidRPr="00C529BD" w14:paraId="0C63A4FE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AAB50" w14:textId="77777777" w:rsidR="00636B9A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AD814" w14:textId="6A287A3F" w:rsidR="00636B9A" w:rsidRPr="00A564B0" w:rsidRDefault="00B65C63" w:rsidP="005F529A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2" w:history="1">
              <w:r w:rsidR="00636B9A" w:rsidRPr="001C4E7C">
                <w:rPr>
                  <w:rStyle w:val="Hyperlink"/>
                  <w:rFonts w:cs="Arial"/>
                </w:rPr>
                <w:t>S1-171011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0640F" w14:textId="77777777" w:rsidR="00636B9A" w:rsidRDefault="00636B9A" w:rsidP="005F529A">
            <w:pPr>
              <w:snapToGrid w:val="0"/>
              <w:spacing w:after="0" w:line="240" w:lineRule="auto"/>
            </w:pPr>
            <w:r w:rsidRPr="007C04CE">
              <w:rPr>
                <w:rFonts w:eastAsia="SimSun"/>
                <w:lang w:eastAsia="en-GB"/>
              </w:rPr>
              <w:t>LG Electronics</w:t>
            </w:r>
            <w:r w:rsidRPr="00141EEB">
              <w:rPr>
                <w:rFonts w:eastAsia="맑은 고딕" w:hint="eastAsia"/>
                <w:lang w:eastAsia="ko-KR"/>
              </w:rPr>
              <w:t xml:space="preserve">, </w:t>
            </w:r>
            <w:r>
              <w:rPr>
                <w:rFonts w:eastAsia="맑은 고딕"/>
                <w:lang w:eastAsia="ko-KR"/>
              </w:rPr>
              <w:t xml:space="preserve">Huawei, </w:t>
            </w:r>
            <w:r>
              <w:rPr>
                <w:rFonts w:eastAsia="맑은 고딕" w:hint="eastAsia"/>
                <w:lang w:eastAsia="ko-KR"/>
              </w:rPr>
              <w:t>Ericsson</w:t>
            </w:r>
            <w:r>
              <w:rPr>
                <w:rFonts w:eastAsia="맑은 고딕"/>
                <w:lang w:eastAsia="ko-KR"/>
              </w:rPr>
              <w:t xml:space="preserve">, </w:t>
            </w:r>
            <w:proofErr w:type="spellStart"/>
            <w:r w:rsidRPr="008649AF">
              <w:rPr>
                <w:rFonts w:eastAsia="맑은 고딕"/>
                <w:lang w:eastAsia="ko-KR"/>
              </w:rPr>
              <w:t>Fraunhofer</w:t>
            </w:r>
            <w:proofErr w:type="spellEnd"/>
            <w:r>
              <w:rPr>
                <w:rFonts w:eastAsia="맑은 고딕"/>
                <w:lang w:eastAsia="ko-KR"/>
              </w:rPr>
              <w:t xml:space="preserve">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89C2" w14:textId="77777777" w:rsidR="00636B9A" w:rsidRPr="00697144" w:rsidRDefault="00636B9A" w:rsidP="005F529A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141EEB">
              <w:rPr>
                <w:rFonts w:eastAsia="맑은 고딕" w:hint="eastAsia"/>
                <w:lang w:eastAsia="ko-KR"/>
              </w:rPr>
              <w:t>Overview section for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0D07C" w14:textId="77777777" w:rsidR="00636B9A" w:rsidRPr="00A75C05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B0C4C" w14:textId="77777777" w:rsidR="00636B9A" w:rsidRPr="00C529BD" w:rsidRDefault="00636B9A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</w:tc>
      </w:tr>
      <w:tr w:rsidR="00636B9A" w:rsidRPr="00C529BD" w14:paraId="666446FF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D4E88" w14:textId="77777777" w:rsidR="00636B9A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AA255" w14:textId="4A03A1A8" w:rsidR="00636B9A" w:rsidRPr="00A564B0" w:rsidRDefault="00B65C63" w:rsidP="005F529A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3" w:history="1">
              <w:r w:rsidR="00636B9A" w:rsidRPr="001C4E7C">
                <w:rPr>
                  <w:rStyle w:val="Hyperlink"/>
                  <w:rFonts w:cs="Arial"/>
                </w:rPr>
                <w:t>S1-171012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25213" w14:textId="77777777" w:rsidR="00636B9A" w:rsidRDefault="00636B9A" w:rsidP="005F529A">
            <w:pPr>
              <w:snapToGrid w:val="0"/>
              <w:spacing w:after="0" w:line="240" w:lineRule="auto"/>
            </w:pPr>
            <w:r w:rsidRPr="007C04CE">
              <w:rPr>
                <w:rFonts w:eastAsia="SimSun"/>
                <w:lang w:eastAsia="en-GB"/>
              </w:rPr>
              <w:t>LG Electronics</w:t>
            </w:r>
            <w:r w:rsidRPr="0002447B">
              <w:rPr>
                <w:rFonts w:eastAsia="맑은 고딕" w:hint="eastAsia"/>
                <w:lang w:eastAsia="ko-KR"/>
              </w:rPr>
              <w:t>, TBA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36968" w14:textId="77777777" w:rsidR="00636B9A" w:rsidRPr="00697144" w:rsidRDefault="00636B9A" w:rsidP="005F529A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02447B">
              <w:rPr>
                <w:rFonts w:eastAsia="맑은 고딕" w:hint="eastAsia"/>
                <w:lang w:eastAsia="ko-KR"/>
              </w:rPr>
              <w:t>References for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B811" w14:textId="77777777" w:rsidR="00636B9A" w:rsidRPr="00A75C05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50C43" w14:textId="77777777" w:rsidR="00636B9A" w:rsidRPr="00C529BD" w:rsidRDefault="00636B9A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</w:tc>
      </w:tr>
      <w:tr w:rsidR="00636B9A" w:rsidRPr="00C529BD" w14:paraId="538A1B2E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48A9E" w14:textId="77777777" w:rsidR="00636B9A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68B0B" w14:textId="36973E33" w:rsidR="00636B9A" w:rsidRPr="00A564B0" w:rsidRDefault="00B65C63" w:rsidP="005F529A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4" w:history="1">
              <w:r w:rsidR="00636B9A" w:rsidRPr="001C4E7C">
                <w:rPr>
                  <w:rStyle w:val="Hyperlink"/>
                  <w:rFonts w:cs="Arial"/>
                </w:rPr>
                <w:t>S1-171013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0EEF3" w14:textId="77777777" w:rsidR="00636B9A" w:rsidRDefault="00636B9A" w:rsidP="005F529A">
            <w:pPr>
              <w:snapToGrid w:val="0"/>
              <w:spacing w:after="0" w:line="240" w:lineRule="auto"/>
            </w:pPr>
            <w:r w:rsidRPr="007C04CE">
              <w:rPr>
                <w:rFonts w:eastAsia="SimSun"/>
                <w:lang w:eastAsia="en-GB"/>
              </w:rPr>
              <w:t>LG Electronics</w:t>
            </w:r>
            <w:r w:rsidRPr="0002447B">
              <w:rPr>
                <w:rFonts w:eastAsia="맑은 고딕" w:hint="eastAsia"/>
                <w:lang w:eastAsia="ko-KR"/>
              </w:rPr>
              <w:t>, TBA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BC4D5" w14:textId="77777777" w:rsidR="00636B9A" w:rsidRPr="00697144" w:rsidRDefault="00636B9A" w:rsidP="005F529A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C006F4">
              <w:rPr>
                <w:rFonts w:eastAsia="맑은 고딕" w:hint="eastAsia"/>
                <w:lang w:eastAsia="ko-KR"/>
              </w:rPr>
              <w:t>Definition and terminology for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AF013" w14:textId="77777777" w:rsidR="00636B9A" w:rsidRPr="00A75C05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FACB" w14:textId="77777777" w:rsidR="00636B9A" w:rsidRPr="00C529BD" w:rsidRDefault="00636B9A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</w:tc>
      </w:tr>
      <w:tr w:rsidR="00636B9A" w:rsidRPr="00C529BD" w14:paraId="3C1F8A42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1A0F4" w14:textId="77777777" w:rsidR="00636B9A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8AA67" w14:textId="13A27E1B" w:rsidR="00636B9A" w:rsidRPr="00A564B0" w:rsidRDefault="00B65C63" w:rsidP="005F529A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5" w:history="1">
              <w:r w:rsidR="00636B9A" w:rsidRPr="001C4E7C">
                <w:rPr>
                  <w:rStyle w:val="Hyperlink"/>
                  <w:rFonts w:cs="Arial"/>
                </w:rPr>
                <w:t>S1-171017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DEB56" w14:textId="77777777" w:rsidR="00636B9A" w:rsidRDefault="00636B9A" w:rsidP="005F529A">
            <w:pPr>
              <w:snapToGrid w:val="0"/>
              <w:spacing w:after="0" w:line="240" w:lineRule="auto"/>
            </w:pPr>
            <w:r>
              <w:rPr>
                <w:rFonts w:eastAsia="맑은 고딕"/>
                <w:lang w:eastAsia="ko-KR"/>
              </w:rPr>
              <w:t>Huawei, LG Electronics, Ericsson, Nokia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A2BBD" w14:textId="77777777" w:rsidR="00636B9A" w:rsidRPr="00697144" w:rsidRDefault="00636B9A" w:rsidP="005F529A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>
              <w:rPr>
                <w:rFonts w:eastAsia="SimSun"/>
                <w:lang w:eastAsia="en-GB"/>
              </w:rPr>
              <w:t xml:space="preserve">Scope </w:t>
            </w:r>
            <w:r w:rsidRPr="00141EEB">
              <w:rPr>
                <w:rFonts w:eastAsia="맑은 고딕" w:hint="eastAsia"/>
                <w:lang w:eastAsia="ko-KR"/>
              </w:rPr>
              <w:t>section for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CE846" w14:textId="77777777" w:rsidR="00636B9A" w:rsidRPr="00A75C05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78D95" w14:textId="77777777" w:rsidR="00636B9A" w:rsidRPr="00C529BD" w:rsidRDefault="00636B9A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</w:tc>
      </w:tr>
      <w:tr w:rsidR="00636B9A" w:rsidRPr="00C529BD" w14:paraId="47214E88" w14:textId="77777777" w:rsidTr="00F90D4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ECDB" w14:textId="77777777" w:rsidR="00636B9A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5018" w14:textId="12FCE9A9" w:rsidR="00636B9A" w:rsidRPr="00A564B0" w:rsidRDefault="00B65C63" w:rsidP="005F529A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6" w:history="1">
              <w:r w:rsidR="00636B9A" w:rsidRPr="001C4E7C">
                <w:rPr>
                  <w:rStyle w:val="Hyperlink"/>
                  <w:rFonts w:cs="Arial"/>
                </w:rPr>
                <w:t>S1-171020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8DF3" w14:textId="77777777" w:rsidR="00636B9A" w:rsidRDefault="00636B9A" w:rsidP="005F529A">
            <w:pPr>
              <w:snapToGrid w:val="0"/>
              <w:spacing w:after="0" w:line="240" w:lineRule="auto"/>
            </w:pPr>
            <w:r w:rsidRPr="0066126F"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65F7" w14:textId="77777777" w:rsidR="00636B9A" w:rsidRPr="00697144" w:rsidRDefault="00636B9A" w:rsidP="005F529A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66126F">
              <w:rPr>
                <w:rFonts w:cs="Arial"/>
                <w:bCs/>
              </w:rPr>
              <w:t>eV2X Normative Requirements for General Aspect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8188" w14:textId="77777777" w:rsidR="00636B9A" w:rsidRPr="00A75C05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1F37" w14:textId="77777777" w:rsidR="00636B9A" w:rsidRPr="00C529BD" w:rsidRDefault="00636B9A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636B9A" w:rsidRPr="00C529BD" w14:paraId="6FA8A73E" w14:textId="77777777" w:rsidTr="00F90D4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E912B" w14:textId="77777777" w:rsidR="00636B9A" w:rsidRPr="00F90D4B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0D4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A40FB1" w14:textId="40D61FEA" w:rsidR="00636B9A" w:rsidRPr="00F90D4B" w:rsidRDefault="00B65C63" w:rsidP="005F529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7" w:history="1">
              <w:r w:rsidR="00636B9A" w:rsidRPr="00F90D4B">
                <w:rPr>
                  <w:rStyle w:val="Hyperlink"/>
                  <w:rFonts w:cs="Arial"/>
                  <w:color w:val="auto"/>
                </w:rPr>
                <w:t>S1-171018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FAB072" w14:textId="77777777" w:rsidR="00636B9A" w:rsidRPr="00F90D4B" w:rsidRDefault="00636B9A" w:rsidP="005F529A">
            <w:pPr>
              <w:snapToGrid w:val="0"/>
              <w:spacing w:after="0" w:line="240" w:lineRule="auto"/>
            </w:pPr>
            <w:r w:rsidRPr="00F90D4B">
              <w:t xml:space="preserve">Huawei, </w:t>
            </w:r>
            <w:proofErr w:type="spellStart"/>
            <w:r w:rsidRPr="00F90D4B">
              <w:t>Hisilicon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4FF9A1" w14:textId="77777777" w:rsidR="00636B9A" w:rsidRPr="00F90D4B" w:rsidRDefault="00636B9A" w:rsidP="005F529A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F90D4B">
              <w:rPr>
                <w:rFonts w:cs="Arial"/>
                <w:bCs/>
              </w:rPr>
              <w:t>Add Vehicles Platooning Requirements in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2864C3" w14:textId="5625B718" w:rsidR="00636B9A" w:rsidRPr="00F90D4B" w:rsidRDefault="00F90D4B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0D4B">
              <w:rPr>
                <w:rFonts w:eastAsia="Times New Roman" w:cs="Arial"/>
                <w:szCs w:val="18"/>
                <w:lang w:eastAsia="ar-SA"/>
              </w:rPr>
              <w:t>Revised to S1-171298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AE6D6C" w14:textId="77777777" w:rsidR="00636B9A" w:rsidRPr="00F90D4B" w:rsidRDefault="00636B9A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90D4B"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</w:tc>
      </w:tr>
      <w:tr w:rsidR="00F90D4B" w:rsidRPr="00C529BD" w14:paraId="416E5DE8" w14:textId="77777777" w:rsidTr="00F90D4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29B23" w14:textId="7963DBDD" w:rsidR="00F90D4B" w:rsidRPr="00F90D4B" w:rsidRDefault="00F90D4B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0D4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674D1" w14:textId="7A804EC5" w:rsidR="00F90D4B" w:rsidRPr="00F90D4B" w:rsidRDefault="00B65C63" w:rsidP="005F529A">
            <w:pPr>
              <w:snapToGrid w:val="0"/>
              <w:spacing w:after="0" w:line="240" w:lineRule="auto"/>
            </w:pPr>
            <w:hyperlink r:id="rId18" w:history="1">
              <w:r w:rsidR="00F90D4B" w:rsidRPr="00F90D4B">
                <w:rPr>
                  <w:rStyle w:val="Hyperlink"/>
                  <w:rFonts w:cs="Arial"/>
                  <w:color w:val="auto"/>
                </w:rPr>
                <w:t>S1-171298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C4D5E" w14:textId="49220D71" w:rsidR="00F90D4B" w:rsidRPr="00F90D4B" w:rsidRDefault="00F90D4B" w:rsidP="005F529A">
            <w:pPr>
              <w:snapToGrid w:val="0"/>
              <w:spacing w:after="0" w:line="240" w:lineRule="auto"/>
            </w:pPr>
            <w:r w:rsidRPr="00F90D4B">
              <w:t xml:space="preserve">Huawei, </w:t>
            </w:r>
            <w:proofErr w:type="spellStart"/>
            <w:r w:rsidRPr="00F90D4B">
              <w:t>Hisilicon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0E804" w14:textId="3A6A96F2" w:rsidR="00F90D4B" w:rsidRPr="00F90D4B" w:rsidRDefault="00F90D4B" w:rsidP="005F529A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F90D4B">
              <w:rPr>
                <w:rFonts w:cs="Arial"/>
                <w:bCs/>
              </w:rPr>
              <w:t>Add Vehicles Platooning Requirements in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A543" w14:textId="3D0854E5" w:rsidR="00F90D4B" w:rsidRPr="00F90D4B" w:rsidRDefault="00FF2E2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b/f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presentation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27EFD" w14:textId="7F9989FF" w:rsidR="00F90D4B" w:rsidRDefault="00F90D4B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90D4B">
              <w:rPr>
                <w:rFonts w:eastAsia="Arial Unicode MS" w:cs="Arial"/>
                <w:i/>
                <w:szCs w:val="18"/>
                <w:lang w:val="en-US" w:eastAsia="ar-SA"/>
              </w:rPr>
              <w:t>Moved from 5</w:t>
            </w:r>
          </w:p>
          <w:p w14:paraId="3F8DE3F1" w14:textId="06F69F1B" w:rsidR="00F90D4B" w:rsidRPr="00F90D4B" w:rsidRDefault="00F90D4B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90D4B">
              <w:rPr>
                <w:rFonts w:eastAsia="Arial Unicode MS" w:cs="Arial"/>
                <w:szCs w:val="18"/>
                <w:lang w:val="en-US" w:eastAsia="ar-SA"/>
              </w:rPr>
              <w:t>Revision of S1-171018.</w:t>
            </w:r>
          </w:p>
        </w:tc>
      </w:tr>
      <w:tr w:rsidR="00636B9A" w:rsidRPr="00C529BD" w14:paraId="24E93491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4DBA7" w14:textId="77777777" w:rsidR="00636B9A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5F54" w14:textId="16ECD6F4" w:rsidR="00636B9A" w:rsidRPr="00A564B0" w:rsidRDefault="00B65C63" w:rsidP="005F529A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9" w:history="1">
              <w:r w:rsidR="00636B9A" w:rsidRPr="001C4E7C">
                <w:rPr>
                  <w:rStyle w:val="Hyperlink"/>
                  <w:rFonts w:cs="Arial"/>
                </w:rPr>
                <w:t>S1-171019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BBD6" w14:textId="77777777" w:rsidR="00636B9A" w:rsidRDefault="00636B9A" w:rsidP="005F529A">
            <w:pPr>
              <w:snapToGrid w:val="0"/>
              <w:spacing w:after="0" w:line="240" w:lineRule="auto"/>
            </w:pPr>
            <w:r w:rsidRPr="00F53267">
              <w:t xml:space="preserve">Huawei, </w:t>
            </w:r>
            <w:proofErr w:type="spellStart"/>
            <w:r w:rsidRPr="00F53267">
              <w:t>Hisilicon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6BB8F" w14:textId="77777777" w:rsidR="00636B9A" w:rsidRPr="00697144" w:rsidRDefault="00636B9A" w:rsidP="005F529A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F53267">
              <w:rPr>
                <w:rFonts w:cs="Arial"/>
                <w:bCs/>
              </w:rPr>
              <w:t>Add Advanced Driving Requirements in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64D58" w14:textId="77777777" w:rsidR="00636B9A" w:rsidRPr="00A75C05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1EE21" w14:textId="77777777" w:rsidR="00636B9A" w:rsidRPr="00C529BD" w:rsidRDefault="00636B9A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</w:tc>
      </w:tr>
      <w:tr w:rsidR="00636B9A" w:rsidRPr="00C529BD" w14:paraId="548C7068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26A95" w14:textId="77777777" w:rsidR="00636B9A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F89AF" w14:textId="50153BC2" w:rsidR="00636B9A" w:rsidRPr="00A564B0" w:rsidRDefault="00B65C63" w:rsidP="005F529A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0" w:history="1">
              <w:r w:rsidR="00636B9A" w:rsidRPr="001C4E7C">
                <w:rPr>
                  <w:rStyle w:val="Hyperlink"/>
                  <w:rFonts w:cs="Arial"/>
                </w:rPr>
                <w:t>S1-171022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1B0DA" w14:textId="77777777" w:rsidR="00636B9A" w:rsidRDefault="00636B9A" w:rsidP="005F529A">
            <w:pPr>
              <w:snapToGrid w:val="0"/>
              <w:spacing w:after="0" w:line="240" w:lineRule="auto"/>
            </w:pPr>
            <w:r w:rsidRPr="0066126F"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7078" w14:textId="77777777" w:rsidR="00636B9A" w:rsidRPr="00697144" w:rsidRDefault="00636B9A" w:rsidP="005F529A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66126F">
              <w:rPr>
                <w:rFonts w:cs="Arial"/>
                <w:bCs/>
              </w:rPr>
              <w:t>eV2X Normative Requirements for Extended Sensors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953D4" w14:textId="77777777" w:rsidR="00636B9A" w:rsidRPr="00A75C05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DA9C" w14:textId="77777777" w:rsidR="00636B9A" w:rsidRPr="00C529BD" w:rsidRDefault="00636B9A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636B9A" w:rsidRPr="00C529BD" w14:paraId="08E70B0C" w14:textId="77777777" w:rsidTr="00D2668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1288A" w14:textId="77777777" w:rsidR="00636B9A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CF90B" w14:textId="7B4EC1EB" w:rsidR="00636B9A" w:rsidRPr="00A564B0" w:rsidRDefault="00B65C63" w:rsidP="005F529A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1" w:history="1">
              <w:r w:rsidR="00636B9A" w:rsidRPr="001C4E7C">
                <w:rPr>
                  <w:rStyle w:val="Hyperlink"/>
                  <w:rFonts w:cs="Arial"/>
                </w:rPr>
                <w:t>S1-171021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FCB3" w14:textId="77777777" w:rsidR="00636B9A" w:rsidRDefault="00636B9A" w:rsidP="005F529A">
            <w:pPr>
              <w:snapToGrid w:val="0"/>
              <w:spacing w:after="0" w:line="240" w:lineRule="auto"/>
            </w:pPr>
            <w:r w:rsidRPr="0066126F"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59D6" w14:textId="77777777" w:rsidR="00636B9A" w:rsidRPr="00697144" w:rsidRDefault="00636B9A" w:rsidP="005F529A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66126F">
              <w:rPr>
                <w:rFonts w:cs="Arial"/>
                <w:bCs/>
              </w:rPr>
              <w:t>eV2X Normative Requirements for Remote Driving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C357D" w14:textId="77777777" w:rsidR="00636B9A" w:rsidRPr="00A75C05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F8F1" w14:textId="77777777" w:rsidR="00636B9A" w:rsidRPr="00C529BD" w:rsidRDefault="00636B9A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636B9A" w:rsidRPr="00C529BD" w14:paraId="17171F12" w14:textId="77777777" w:rsidTr="00D2668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9F8881" w14:textId="77777777" w:rsidR="00636B9A" w:rsidRPr="00D26685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2668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4478BB" w14:textId="4A2F58BF" w:rsidR="00636B9A" w:rsidRPr="00D26685" w:rsidRDefault="00B65C63" w:rsidP="005F529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2" w:history="1">
              <w:r w:rsidR="00636B9A" w:rsidRPr="00D26685">
                <w:rPr>
                  <w:rStyle w:val="Hyperlink"/>
                  <w:rFonts w:cs="Arial"/>
                  <w:color w:val="auto"/>
                </w:rPr>
                <w:t>S1-171014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D87CCB" w14:textId="77777777" w:rsidR="00636B9A" w:rsidRPr="00D26685" w:rsidRDefault="00636B9A" w:rsidP="005F529A">
            <w:pPr>
              <w:snapToGrid w:val="0"/>
              <w:spacing w:after="0" w:line="240" w:lineRule="auto"/>
            </w:pPr>
            <w:r w:rsidRPr="00D26685">
              <w:rPr>
                <w:rFonts w:eastAsia="SimSun"/>
                <w:lang w:eastAsia="en-GB"/>
              </w:rPr>
              <w:t>LG Electronics</w:t>
            </w:r>
            <w:r w:rsidRPr="00D26685">
              <w:rPr>
                <w:rFonts w:eastAsia="맑은 고딕" w:hint="eastAsia"/>
                <w:lang w:eastAsia="ko-KR"/>
              </w:rPr>
              <w:t>, TBA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84FEF" w14:textId="77777777" w:rsidR="00636B9A" w:rsidRPr="00D26685" w:rsidRDefault="00636B9A" w:rsidP="005F529A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D26685">
              <w:rPr>
                <w:rFonts w:eastAsia="SimSun"/>
                <w:lang w:eastAsia="en-GB"/>
              </w:rPr>
              <w:t xml:space="preserve">Informative </w:t>
            </w:r>
            <w:r w:rsidRPr="00D26685">
              <w:rPr>
                <w:rFonts w:eastAsia="맑은 고딕" w:hint="eastAsia"/>
                <w:lang w:eastAsia="ko-KR"/>
              </w:rPr>
              <w:t xml:space="preserve">Annex for eV2X TS </w:t>
            </w:r>
            <w:r w:rsidRPr="00D26685">
              <w:rPr>
                <w:rFonts w:eastAsia="맑은 고딕"/>
                <w:lang w:eastAsia="ko-KR"/>
              </w:rPr>
              <w:t>regarding R14 TS and R15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5F7C02" w14:textId="54DB9CD7" w:rsidR="00636B9A" w:rsidRPr="00D26685" w:rsidRDefault="00D2668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26685">
              <w:rPr>
                <w:rFonts w:eastAsia="Times New Roman" w:cs="Arial"/>
                <w:szCs w:val="18"/>
                <w:lang w:eastAsia="ar-SA"/>
              </w:rPr>
              <w:t>Revised to S1-171380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25400E" w14:textId="77777777" w:rsidR="00636B9A" w:rsidRPr="00D26685" w:rsidRDefault="00636B9A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26685"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</w:tc>
      </w:tr>
      <w:tr w:rsidR="00D26685" w:rsidRPr="00C529BD" w14:paraId="6858A962" w14:textId="77777777" w:rsidTr="00D2668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F2E15" w14:textId="4FE23B4A" w:rsidR="00D26685" w:rsidRPr="00D26685" w:rsidRDefault="00D2668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2668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7B7A4" w14:textId="780092EC" w:rsidR="00D26685" w:rsidRPr="00D26685" w:rsidRDefault="00B65C63" w:rsidP="005F529A">
            <w:pPr>
              <w:snapToGrid w:val="0"/>
              <w:spacing w:after="0" w:line="240" w:lineRule="auto"/>
            </w:pPr>
            <w:hyperlink r:id="rId23" w:history="1">
              <w:r w:rsidR="00D26685" w:rsidRPr="00D26685">
                <w:rPr>
                  <w:rStyle w:val="Hyperlink"/>
                  <w:rFonts w:cs="Arial"/>
                  <w:color w:val="auto"/>
                </w:rPr>
                <w:t>S1-171380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CEA83" w14:textId="0901EB36" w:rsidR="00D26685" w:rsidRPr="00D26685" w:rsidRDefault="00D26685" w:rsidP="005F529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26685">
              <w:rPr>
                <w:rFonts w:eastAsia="SimSun"/>
                <w:lang w:eastAsia="en-GB"/>
              </w:rPr>
              <w:t>LG Electronics, TBA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D9EED" w14:textId="29A91B2F" w:rsidR="00D26685" w:rsidRPr="00D26685" w:rsidRDefault="00D26685" w:rsidP="005F529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26685">
              <w:rPr>
                <w:rFonts w:eastAsia="SimSun"/>
                <w:lang w:eastAsia="en-GB"/>
              </w:rPr>
              <w:t xml:space="preserve">Informative Annex for eV2X TS regarding R14 TS </w:t>
            </w:r>
            <w:r w:rsidRPr="00D26685">
              <w:rPr>
                <w:rFonts w:eastAsia="SimSun"/>
                <w:lang w:eastAsia="en-GB"/>
              </w:rPr>
              <w:lastRenderedPageBreak/>
              <w:t>and R15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69CD4" w14:textId="37C7A719" w:rsidR="00D26685" w:rsidRPr="00D26685" w:rsidRDefault="00FF2E2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 xml:space="preserve">Revised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b/f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eastAsia="Times New Roman" w:cs="Arial"/>
                <w:szCs w:val="18"/>
                <w:lang w:eastAsia="ar-SA"/>
              </w:rPr>
              <w:lastRenderedPageBreak/>
              <w:t>presentation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48F7" w14:textId="40F389EB" w:rsidR="00D26685" w:rsidRDefault="00D26685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26685">
              <w:rPr>
                <w:rFonts w:eastAsia="Arial Unicode MS" w:cs="Arial"/>
                <w:i/>
                <w:szCs w:val="18"/>
                <w:lang w:val="en-US" w:eastAsia="ar-SA"/>
              </w:rPr>
              <w:lastRenderedPageBreak/>
              <w:t>Moved from 5</w:t>
            </w:r>
          </w:p>
          <w:p w14:paraId="0A0B235F" w14:textId="35096292" w:rsidR="00D26685" w:rsidRPr="00D26685" w:rsidRDefault="00D26685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26685">
              <w:rPr>
                <w:rFonts w:eastAsia="Arial Unicode MS" w:cs="Arial"/>
                <w:szCs w:val="18"/>
                <w:lang w:val="en-US" w:eastAsia="ar-SA"/>
              </w:rPr>
              <w:lastRenderedPageBreak/>
              <w:t>Revision of S1-171014.</w:t>
            </w:r>
          </w:p>
        </w:tc>
      </w:tr>
      <w:tr w:rsidR="00636B9A" w:rsidRPr="00C529BD" w14:paraId="1FD75D19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FC20A" w14:textId="77777777" w:rsidR="00636B9A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3E4EF" w14:textId="49FA7726" w:rsidR="00636B9A" w:rsidRPr="00A564B0" w:rsidRDefault="00B65C63" w:rsidP="005F529A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4" w:history="1">
              <w:r w:rsidR="00636B9A" w:rsidRPr="001C4E7C">
                <w:rPr>
                  <w:rStyle w:val="Hyperlink"/>
                  <w:rFonts w:cs="Arial"/>
                </w:rPr>
                <w:t>S1-171023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25C80" w14:textId="77777777" w:rsidR="00636B9A" w:rsidRDefault="00636B9A" w:rsidP="005F529A">
            <w:pPr>
              <w:snapToGrid w:val="0"/>
              <w:spacing w:after="0" w:line="240" w:lineRule="auto"/>
            </w:pPr>
            <w:r w:rsidRPr="0066126F"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34C66" w14:textId="77777777" w:rsidR="00636B9A" w:rsidRPr="00697144" w:rsidRDefault="00636B9A" w:rsidP="005F529A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66126F">
              <w:rPr>
                <w:rFonts w:cs="Arial"/>
                <w:bCs/>
              </w:rPr>
              <w:t>Text proposal on relationship between V2X applications and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6E436" w14:textId="77777777" w:rsidR="00636B9A" w:rsidRPr="00A75C05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A889" w14:textId="77777777" w:rsidR="00636B9A" w:rsidRPr="00C529BD" w:rsidRDefault="00636B9A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636B9A" w:rsidRPr="00C9708F" w14:paraId="41679C45" w14:textId="77777777" w:rsidTr="005F529A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9D3785" w14:textId="0E7B19D9" w:rsidR="00636B9A" w:rsidRPr="00C9708F" w:rsidRDefault="00636B9A" w:rsidP="00636B9A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FS_eV2X Study</w:t>
            </w:r>
          </w:p>
        </w:tc>
      </w:tr>
      <w:tr w:rsidR="00636B9A" w:rsidRPr="00C529BD" w14:paraId="42F92D0B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B4CF1" w14:textId="77777777" w:rsidR="00636B9A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3909E" w14:textId="7C6F6D24" w:rsidR="00636B9A" w:rsidRPr="00A564B0" w:rsidRDefault="00B65C63" w:rsidP="005F529A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5" w:history="1">
              <w:r w:rsidR="00636B9A" w:rsidRPr="001C4E7C">
                <w:rPr>
                  <w:rStyle w:val="Hyperlink"/>
                  <w:rFonts w:cs="Arial"/>
                </w:rPr>
                <w:t>S1-171053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FD9C8" w14:textId="77777777" w:rsidR="00636B9A" w:rsidRDefault="00636B9A" w:rsidP="005F529A">
            <w:pPr>
              <w:snapToGrid w:val="0"/>
              <w:spacing w:after="0" w:line="240" w:lineRule="auto"/>
            </w:pPr>
            <w:r>
              <w:rPr>
                <w:noProof/>
              </w:rPr>
              <w:t>Intel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2CC70" w14:textId="77777777" w:rsidR="00636B9A" w:rsidRPr="00697144" w:rsidRDefault="00636B9A" w:rsidP="005F529A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>
              <w:t xml:space="preserve">CR22.886v15.1.0: </w:t>
            </w:r>
            <w:r>
              <w:rPr>
                <w:noProof/>
              </w:rPr>
              <w:t>V2X pedestrian services use case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9A50D" w14:textId="77777777" w:rsidR="00636B9A" w:rsidRPr="00A75C05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DBEB0" w14:textId="77777777" w:rsidR="00636B9A" w:rsidRPr="00C529BD" w:rsidRDefault="00636B9A" w:rsidP="005F529A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179D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FS_eV2X</w:t>
            </w:r>
            <w:r w:rsidRPr="00B179D8">
              <w:rPr>
                <w:rFonts w:eastAsia="Times New Roman" w:cs="Arial"/>
                <w:szCs w:val="18"/>
                <w:lang w:val="en-US" w:eastAsia="ar-SA"/>
              </w:rPr>
              <w:t xml:space="preserve"> CR#0</w:t>
            </w:r>
            <w:r>
              <w:rPr>
                <w:rFonts w:eastAsia="Times New Roman" w:cs="Arial"/>
                <w:szCs w:val="18"/>
                <w:lang w:val="en-US" w:eastAsia="ar-SA"/>
              </w:rPr>
              <w:t>015</w:t>
            </w:r>
            <w:r w:rsidRPr="00B179D8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471107" w:rsidRPr="00B04844" w14:paraId="59EFD097" w14:textId="77777777" w:rsidTr="005F2456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29165CB8" w14:textId="6660BEFA" w:rsidR="00471107" w:rsidRPr="00F45489" w:rsidRDefault="00471107" w:rsidP="00986CC2">
            <w:pPr>
              <w:pStyle w:val="Heading3"/>
            </w:pPr>
            <w:r>
              <w:t xml:space="preserve">V2X drafting session information </w:t>
            </w:r>
          </w:p>
        </w:tc>
      </w:tr>
      <w:tr w:rsidR="00636B9A" w:rsidRPr="002B6AA0" w14:paraId="3362F5B4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7AB3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B13D9" w14:textId="34F49789" w:rsidR="00636B9A" w:rsidRPr="00B63303" w:rsidRDefault="00B65C63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636B9A" w:rsidRPr="001C4E7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S1-171202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5382F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94070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V2X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C899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19376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36B9A" w:rsidRPr="002B6AA0" w14:paraId="6C0D9378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8BA14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7A3E" w14:textId="180D14E6" w:rsidR="00636B9A" w:rsidRPr="00B63303" w:rsidRDefault="00B65C63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636B9A" w:rsidRPr="001C4E7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S1-171203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626F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201DC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V2X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E1DFB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0DD7B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36B9A" w:rsidRPr="002B6AA0" w14:paraId="3F8D0766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4FFD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7E3F" w14:textId="1B83DA92" w:rsidR="00636B9A" w:rsidRPr="00B63303" w:rsidRDefault="00B65C63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636B9A" w:rsidRPr="001C4E7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S1-171204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3E87E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AE6B0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TR22.abcv0.1.0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0E1A1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A259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36B9A" w:rsidRPr="002B6AA0" w14:paraId="5F6198DC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B072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AB777" w14:textId="21A5A3B9" w:rsidR="00636B9A" w:rsidRPr="00B63303" w:rsidRDefault="00B65C63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636B9A" w:rsidRPr="001C4E7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S1-171205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D36F5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22FF7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Cover page for TR22.abcv0.1.0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70433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900D5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4FE0BD7D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731A37EF" w14:textId="77777777" w:rsidR="00E9157E" w:rsidRPr="00894FB0" w:rsidRDefault="00E9157E" w:rsidP="00D872CB">
            <w:pPr>
              <w:pStyle w:val="Heading1"/>
            </w:pPr>
            <w:proofErr w:type="spellStart"/>
            <w:r w:rsidRPr="00894FB0">
              <w:t>Tdoc</w:t>
            </w:r>
            <w:proofErr w:type="spellEnd"/>
            <w:r w:rsidRPr="00894FB0">
              <w:t xml:space="preserve"> numbers for allocation during drafting session (admin purposes only)</w:t>
            </w:r>
          </w:p>
        </w:tc>
      </w:tr>
      <w:tr w:rsidR="00E9157E" w:rsidRPr="00894FB0" w14:paraId="020DA7EE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5360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8A74" w14:textId="5E703E04" w:rsidR="00E9157E" w:rsidRPr="00894FB0" w:rsidRDefault="00E9157E" w:rsidP="009955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B316BC" w:rsidRPr="00B316BC">
              <w:rPr>
                <w:rFonts w:eastAsia="Times New Roman" w:cs="Arial"/>
                <w:szCs w:val="18"/>
                <w:lang w:eastAsia="ar-SA"/>
              </w:rPr>
              <w:t>171298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524A" w14:textId="6A67ABDA" w:rsidR="00E9157E" w:rsidRPr="00894FB0" w:rsidRDefault="00F90D4B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1018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CC07" w14:textId="522D64C1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1F02" w14:textId="7C12708A" w:rsidR="00E9157E" w:rsidRPr="00894FB0" w:rsidRDefault="00FF2E2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b/f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presentation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49F2" w14:textId="35F0B8F6" w:rsidR="00E9157E" w:rsidRPr="00894FB0" w:rsidRDefault="00B316BC" w:rsidP="00B31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1298</w:t>
            </w:r>
            <w:r w:rsidR="0061387C">
              <w:t xml:space="preserve"> to </w:t>
            </w:r>
            <w:r>
              <w:t>1327</w:t>
            </w:r>
            <w:r w:rsidR="00F07B0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E9157E">
              <w:rPr>
                <w:rFonts w:eastAsia="Times New Roman" w:cs="Arial"/>
                <w:szCs w:val="18"/>
                <w:lang w:eastAsia="ar-SA"/>
              </w:rPr>
              <w:t>(</w:t>
            </w:r>
            <w:r>
              <w:rPr>
                <w:rFonts w:eastAsia="Times New Roman" w:cs="Arial"/>
                <w:szCs w:val="18"/>
                <w:lang w:eastAsia="ar-SA"/>
              </w:rPr>
              <w:t>30</w:t>
            </w:r>
            <w:r w:rsidR="00E9157E">
              <w:rPr>
                <w:rFonts w:eastAsia="Times New Roman" w:cs="Arial"/>
                <w:szCs w:val="18"/>
                <w:lang w:eastAsia="ar-SA"/>
              </w:rPr>
              <w:t xml:space="preserve"> numbers first assigned)</w:t>
            </w:r>
          </w:p>
        </w:tc>
      </w:tr>
      <w:tr w:rsidR="009955EE" w:rsidRPr="00894FB0" w14:paraId="18B991EF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90021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DA84" w14:textId="07DCA0B9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 w:rsidR="00B316BC">
              <w:rPr>
                <w:rFonts w:eastAsia="Times New Roman" w:cs="Arial"/>
                <w:szCs w:val="18"/>
                <w:lang w:eastAsia="ar-SA"/>
              </w:rPr>
              <w:t>171299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BC58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2CE6" w14:textId="327F2365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3E7C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E71A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955EE" w:rsidRPr="00894FB0" w14:paraId="37512463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4E39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5B6B9" w14:textId="2FE11BAD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 w:rsidR="00B316BC">
              <w:rPr>
                <w:rFonts w:eastAsia="Times New Roman" w:cs="Arial"/>
                <w:szCs w:val="18"/>
                <w:lang w:eastAsia="ar-SA"/>
              </w:rPr>
              <w:t>171300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C520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485F" w14:textId="527DA704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45FE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072D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955EE" w:rsidRPr="00894FB0" w14:paraId="666EAF1C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DB80A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3BD0" w14:textId="5BFB9368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 w:rsidR="00B316BC">
              <w:rPr>
                <w:rFonts w:eastAsia="Times New Roman" w:cs="Arial"/>
                <w:szCs w:val="18"/>
                <w:lang w:eastAsia="ar-SA"/>
              </w:rPr>
              <w:t>171301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6EC8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CECA" w14:textId="397D2FAD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F6F2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27A68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955EE" w:rsidRPr="00894FB0" w14:paraId="49264871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C261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CAB9" w14:textId="44191B5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 w:rsidR="00B316BC">
              <w:rPr>
                <w:rFonts w:eastAsia="Times New Roman" w:cs="Arial"/>
                <w:szCs w:val="18"/>
                <w:lang w:eastAsia="ar-SA"/>
              </w:rPr>
              <w:t>171302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D9A0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8E5D" w14:textId="129AD6EB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D6B51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ABA9F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37ED9FF7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5F95B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FDE3" w14:textId="3581E061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171303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C189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76F6" w14:textId="5933AB65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8C589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F082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40F7D632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A06C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D12F8" w14:textId="4F5FD669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171304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95BA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5CE0B" w14:textId="2E431A1C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7527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4E5B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5EAC0442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0D88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24A7" w14:textId="5D1A8AE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171305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D316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EA93" w14:textId="5F4D6489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05B6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D7B4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710F84A3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3916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C40E" w14:textId="7AE63103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171306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165D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E05A" w14:textId="3716B6BC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5AC1E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8E96B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4F12B7D6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05DD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D629" w14:textId="5A832DD8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171307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DE2CC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8858" w14:textId="7D6D116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88D0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5C2B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023EDC85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D7CE5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2221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171308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303A8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042AA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A262F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BC47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356504B4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5AE5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2C7FB" w14:textId="64D92FC1" w:rsidR="00B316BC" w:rsidRPr="00894FB0" w:rsidRDefault="00B316BC" w:rsidP="006138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171309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E91EB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0C4E2" w14:textId="5C4184B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DC3C7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938A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0AF9FF63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BDB91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39C4" w14:textId="3180AE08" w:rsidR="00B316BC" w:rsidRPr="00894FB0" w:rsidRDefault="00B316BC" w:rsidP="00B31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C0A36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BD1D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3F958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18FE4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52FA26CA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3F79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DBDF" w14:textId="54B44A33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EED3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3F563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99D8B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E1BF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5F956001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FB62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BCF1" w14:textId="3F774188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10F7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E9C0A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E9F9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D417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3676BC4F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0E48D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CB510" w14:textId="4DAFB3EE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AF75E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073D8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8DCC4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A26FE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01B27860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2FAF8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2AE85" w14:textId="11B61C8C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0785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660A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E56B0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07B9A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24990E8D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09B8B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C04D5" w14:textId="443B7F5E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227FC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C8C3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6AEFF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40B0E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096F091C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FCD5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34767" w14:textId="4BEE4451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13F5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57A2A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C8722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F013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3F7001C7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D228F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381F3" w14:textId="4A74EF36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CEB04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EAF2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20E5F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E1ECA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4EB28982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F354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3B4A9" w14:textId="3160EA45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67462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BCE42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4A127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3393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18EDC65A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22AC7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FD303" w14:textId="457B5B0D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ECED7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E327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408DC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4DAE1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770D5980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11F35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4039" w14:textId="673680F0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171320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789DE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10E92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8D9B9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4A3A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61D83A82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79D0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0F335" w14:textId="71E9735E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171321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F1F82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87D3D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98425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F78BF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4228AA3A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9887C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5CF2C" w14:textId="26F1FE46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171322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98176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8415E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09826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9E450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14892125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52C1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E8E3A" w14:textId="34DD1762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171323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3849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3340B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056A6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F12D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54FC67DD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93B17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CD978" w14:textId="00882944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171324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8AAB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76CD4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EF63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A71CC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4D23EB3E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716F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19B99" w14:textId="165F13CD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171325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230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E1D4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73531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074F6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1035D175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7652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2EF6" w14:textId="36976F5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171326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260EB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CF123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966C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66462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3C05FA59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11E69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8A917" w14:textId="2EB6FE9B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171327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B670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2D3C8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38B7A" w14:textId="77777777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AAFC5" w14:textId="19484D46" w:rsidR="00B316BC" w:rsidRPr="00894FB0" w:rsidRDefault="00B316B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Last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for revision</w:t>
            </w:r>
          </w:p>
        </w:tc>
      </w:tr>
      <w:tr w:rsidR="00E9157E" w:rsidRPr="00894FB0" w14:paraId="3097C360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184F2DAB" w14:textId="62ABB92C" w:rsidR="00E9157E" w:rsidRPr="00894FB0" w:rsidRDefault="00E9157E" w:rsidP="00D872CB">
            <w:pPr>
              <w:pStyle w:val="Heading1"/>
            </w:pPr>
            <w:proofErr w:type="spellStart"/>
            <w:r w:rsidRPr="00894FB0">
              <w:t>Tdoc</w:t>
            </w:r>
            <w:proofErr w:type="spellEnd"/>
            <w:r w:rsidRPr="00894FB0">
              <w:t xml:space="preserve"> numbers NOT allocated during drafting session (admin purposes only)</w:t>
            </w:r>
          </w:p>
        </w:tc>
      </w:tr>
      <w:tr w:rsidR="00E9157E" w:rsidRPr="00894FB0" w14:paraId="4BA532F9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2E353E56" w14:textId="77777777" w:rsidR="00E9157E" w:rsidRPr="00894FB0" w:rsidRDefault="00E9157E" w:rsidP="00D872CB">
            <w:pPr>
              <w:pStyle w:val="Heading1"/>
            </w:pPr>
            <w:bookmarkStart w:id="5" w:name="_GoBack"/>
            <w:bookmarkEnd w:id="5"/>
            <w:r w:rsidRPr="00894FB0">
              <w:t>Summary of drafting session</w:t>
            </w:r>
          </w:p>
        </w:tc>
      </w:tr>
      <w:tr w:rsidR="00E9157E" w:rsidRPr="00894FB0" w14:paraId="6B87EEA9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auto"/>
          </w:tcPr>
          <w:p w14:paraId="1BA14A1C" w14:textId="77777777" w:rsidR="00E9157E" w:rsidRPr="00894FB0" w:rsidRDefault="00E9157E" w:rsidP="00D872C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5A4CADF" w14:textId="77777777" w:rsidR="00E9157E" w:rsidRPr="00894FB0" w:rsidRDefault="00E9157E" w:rsidP="00D872CB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&lt;Highlight the following items:</w:t>
            </w:r>
          </w:p>
          <w:p w14:paraId="6E07976A" w14:textId="77777777" w:rsidR="00E9157E" w:rsidRPr="00894FB0" w:rsidRDefault="00E9157E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main discussion points</w:t>
            </w:r>
          </w:p>
          <w:p w14:paraId="3448A582" w14:textId="77777777" w:rsidR="00E9157E" w:rsidRPr="00894FB0" w:rsidRDefault="00E9157E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main agreements</w:t>
            </w:r>
          </w:p>
          <w:p w14:paraId="62024A8F" w14:textId="77777777" w:rsidR="00E9157E" w:rsidRPr="00894FB0" w:rsidRDefault="00E9157E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any compromises made&gt;</w:t>
            </w:r>
          </w:p>
          <w:p w14:paraId="0CF34417" w14:textId="77777777" w:rsidR="00E9157E" w:rsidRPr="00894FB0" w:rsidRDefault="00E9157E" w:rsidP="00D872CB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9157E" w:rsidRPr="00894FB0" w14:paraId="7EB2D3B7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58DBAE19" w14:textId="77777777" w:rsidR="00E9157E" w:rsidRPr="00894FB0" w:rsidRDefault="00E9157E" w:rsidP="00D872C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14:paraId="7E944C50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471DCC5D" w14:textId="77777777" w:rsidR="004E5AFF" w:rsidRPr="00D13E1F" w:rsidRDefault="004E5AFF" w:rsidP="004E5AF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14:paraId="5D35F150" w14:textId="77777777" w:rsidR="004E5AFF" w:rsidRPr="001E1D1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14:paraId="7977689E" w14:textId="77777777" w:rsidR="004E5AF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14:paraId="74F57E70" w14:textId="77777777" w:rsidR="004E5AFF" w:rsidRPr="001E1D1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4E5AFF" w:rsidRPr="001E1D1F" w14:paraId="247053B4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900976F" w14:textId="77777777" w:rsidR="004E5AF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76BE43D4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3D194B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4F00470F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58B2EB2E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62F530A8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14:paraId="73587AEA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4E5AFF" w:rsidRPr="001E1D1F" w14:paraId="151927C2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0447DB1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53ABB0E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7CAE81AE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4DB1E26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3C475C5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14:paraId="18AF388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7CE04F0E" w14:textId="77777777" w:rsidTr="00D872CB">
        <w:trPr>
          <w:trHeight w:val="141"/>
        </w:trPr>
        <w:tc>
          <w:tcPr>
            <w:tcW w:w="675" w:type="dxa"/>
            <w:shd w:val="clear" w:color="auto" w:fill="00FFFF"/>
          </w:tcPr>
          <w:p w14:paraId="0116E93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66FE7FA2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4C7345B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7D4656F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0E82571C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14:paraId="395494E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16D25D25" w14:textId="77777777" w:rsidTr="00D872CB">
        <w:trPr>
          <w:trHeight w:val="141"/>
        </w:trPr>
        <w:tc>
          <w:tcPr>
            <w:tcW w:w="675" w:type="dxa"/>
            <w:shd w:val="clear" w:color="auto" w:fill="00FFFF"/>
          </w:tcPr>
          <w:p w14:paraId="4445CBB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44A405AA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637A25B8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6005F15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5F07725C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14:paraId="3BBB2DA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27ED6C3A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1F4C1E4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46312D8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67AB86C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3A5F579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76B10683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14:paraId="0053BFB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A5DA3C5" w14:textId="77777777" w:rsidR="004E5AFF" w:rsidRDefault="004E5AFF" w:rsidP="004E5AFF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3C313728" w14:textId="77777777" w:rsidR="004E5AFF" w:rsidRDefault="004E5AFF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4E5AF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DFBF7E" w14:textId="77777777" w:rsidR="00B65C63" w:rsidRDefault="00B65C63" w:rsidP="002E015E">
      <w:pPr>
        <w:spacing w:after="0" w:line="240" w:lineRule="auto"/>
      </w:pPr>
      <w:r>
        <w:separator/>
      </w:r>
    </w:p>
  </w:endnote>
  <w:endnote w:type="continuationSeparator" w:id="0">
    <w:p w14:paraId="7FB8CEBD" w14:textId="77777777" w:rsidR="00B65C63" w:rsidRDefault="00B65C63" w:rsidP="002E015E">
      <w:pPr>
        <w:spacing w:after="0" w:line="240" w:lineRule="auto"/>
      </w:pPr>
      <w:r>
        <w:continuationSeparator/>
      </w:r>
    </w:p>
  </w:endnote>
  <w:endnote w:type="continuationNotice" w:id="1">
    <w:p w14:paraId="0752A39A" w14:textId="77777777" w:rsidR="00B65C63" w:rsidRDefault="00B65C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8388F8" w14:textId="77777777" w:rsidR="00B65C63" w:rsidRDefault="00B65C63" w:rsidP="002E015E">
      <w:pPr>
        <w:spacing w:after="0" w:line="240" w:lineRule="auto"/>
      </w:pPr>
      <w:r>
        <w:separator/>
      </w:r>
    </w:p>
  </w:footnote>
  <w:footnote w:type="continuationSeparator" w:id="0">
    <w:p w14:paraId="0125F36C" w14:textId="77777777" w:rsidR="00B65C63" w:rsidRDefault="00B65C63" w:rsidP="002E015E">
      <w:pPr>
        <w:spacing w:after="0" w:line="240" w:lineRule="auto"/>
      </w:pPr>
      <w:r>
        <w:continuationSeparator/>
      </w:r>
    </w:p>
  </w:footnote>
  <w:footnote w:type="continuationNotice" w:id="1">
    <w:p w14:paraId="73402100" w14:textId="77777777" w:rsidR="00B65C63" w:rsidRDefault="00B65C6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8DE254A"/>
    <w:multiLevelType w:val="hybridMultilevel"/>
    <w:tmpl w:val="3F389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3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2"/>
  </w:num>
  <w:num w:numId="45">
    <w:abstractNumId w:val="33"/>
  </w:num>
  <w:num w:numId="46">
    <w:abstractNumId w:val="31"/>
  </w:num>
  <w:num w:numId="47">
    <w:abstractNumId w:val="14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B15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886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1F3D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3806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1F9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14AD"/>
    <w:rsid w:val="0014256F"/>
    <w:rsid w:val="001439B8"/>
    <w:rsid w:val="00143AD3"/>
    <w:rsid w:val="00143E33"/>
    <w:rsid w:val="00144C21"/>
    <w:rsid w:val="00144CCF"/>
    <w:rsid w:val="00145976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090F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6F7B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5E6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9C7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55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6802"/>
    <w:rsid w:val="002777A7"/>
    <w:rsid w:val="0027795A"/>
    <w:rsid w:val="00277A17"/>
    <w:rsid w:val="00277B0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236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592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29D2"/>
    <w:rsid w:val="002D31A4"/>
    <w:rsid w:val="002D415D"/>
    <w:rsid w:val="002D41EF"/>
    <w:rsid w:val="002D45AB"/>
    <w:rsid w:val="002D4F64"/>
    <w:rsid w:val="002D52ED"/>
    <w:rsid w:val="002D542F"/>
    <w:rsid w:val="002D5576"/>
    <w:rsid w:val="002D5682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2CA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8E6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21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176"/>
    <w:rsid w:val="00356624"/>
    <w:rsid w:val="003569EE"/>
    <w:rsid w:val="00356A3A"/>
    <w:rsid w:val="00357D0D"/>
    <w:rsid w:val="0036001E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160F"/>
    <w:rsid w:val="00382078"/>
    <w:rsid w:val="003821B1"/>
    <w:rsid w:val="0038301C"/>
    <w:rsid w:val="003831D9"/>
    <w:rsid w:val="00383210"/>
    <w:rsid w:val="003833B1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3F0"/>
    <w:rsid w:val="00390450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D13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0ACE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4E4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275B6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24DD"/>
    <w:rsid w:val="004528F1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70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107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19EA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0D7"/>
    <w:rsid w:val="004E37F5"/>
    <w:rsid w:val="004E460C"/>
    <w:rsid w:val="004E4CFE"/>
    <w:rsid w:val="004E4F27"/>
    <w:rsid w:val="004E5AFF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158F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17E63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D31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1D2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456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387C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6B9A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2EFC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E3F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0C9"/>
    <w:rsid w:val="00662705"/>
    <w:rsid w:val="00662A14"/>
    <w:rsid w:val="00662FE3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678B7"/>
    <w:rsid w:val="006705AA"/>
    <w:rsid w:val="00670951"/>
    <w:rsid w:val="00670B83"/>
    <w:rsid w:val="006712FE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C4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283"/>
    <w:rsid w:val="006C7E45"/>
    <w:rsid w:val="006C7E4B"/>
    <w:rsid w:val="006D02CD"/>
    <w:rsid w:val="006D0887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4D5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1BE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14D8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2BDD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442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B7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5A0C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9AA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B2"/>
    <w:rsid w:val="008D3CED"/>
    <w:rsid w:val="008D4E3F"/>
    <w:rsid w:val="008D5438"/>
    <w:rsid w:val="008D5C8C"/>
    <w:rsid w:val="008D6244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108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437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C2"/>
    <w:rsid w:val="0099017C"/>
    <w:rsid w:val="00990A49"/>
    <w:rsid w:val="009912D5"/>
    <w:rsid w:val="00991C6B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55EE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9EE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76F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3DC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117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772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802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9E4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8F5"/>
    <w:rsid w:val="00B27C75"/>
    <w:rsid w:val="00B27F00"/>
    <w:rsid w:val="00B307AB"/>
    <w:rsid w:val="00B316BC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336D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63"/>
    <w:rsid w:val="00B661AF"/>
    <w:rsid w:val="00B664B5"/>
    <w:rsid w:val="00B669F4"/>
    <w:rsid w:val="00B66A20"/>
    <w:rsid w:val="00B66F1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461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705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64E7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C7E5B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056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5E9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E3"/>
    <w:rsid w:val="00CA6AAE"/>
    <w:rsid w:val="00CB00A6"/>
    <w:rsid w:val="00CB0C6B"/>
    <w:rsid w:val="00CB1037"/>
    <w:rsid w:val="00CB2365"/>
    <w:rsid w:val="00CB2D51"/>
    <w:rsid w:val="00CB3136"/>
    <w:rsid w:val="00CB31C5"/>
    <w:rsid w:val="00CB31CE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784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0E29"/>
    <w:rsid w:val="00CD1EAF"/>
    <w:rsid w:val="00CD2128"/>
    <w:rsid w:val="00CD23C4"/>
    <w:rsid w:val="00CD2EAB"/>
    <w:rsid w:val="00CD4157"/>
    <w:rsid w:val="00CD5785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366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6685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539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15C"/>
    <w:rsid w:val="00D4330C"/>
    <w:rsid w:val="00D43B3A"/>
    <w:rsid w:val="00D44000"/>
    <w:rsid w:val="00D44963"/>
    <w:rsid w:val="00D44AA8"/>
    <w:rsid w:val="00D44BFA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2F1D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2BD"/>
    <w:rsid w:val="00D74938"/>
    <w:rsid w:val="00D75283"/>
    <w:rsid w:val="00D75619"/>
    <w:rsid w:val="00D7641A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2CB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737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091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1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050E"/>
    <w:rsid w:val="00E411FD"/>
    <w:rsid w:val="00E41D21"/>
    <w:rsid w:val="00E423C3"/>
    <w:rsid w:val="00E42BF2"/>
    <w:rsid w:val="00E43232"/>
    <w:rsid w:val="00E43850"/>
    <w:rsid w:val="00E4388F"/>
    <w:rsid w:val="00E43993"/>
    <w:rsid w:val="00E444CB"/>
    <w:rsid w:val="00E44FBA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59E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57E"/>
    <w:rsid w:val="00E9348B"/>
    <w:rsid w:val="00E93569"/>
    <w:rsid w:val="00E93BDE"/>
    <w:rsid w:val="00E945EF"/>
    <w:rsid w:val="00E947E3"/>
    <w:rsid w:val="00E9516E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BCD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033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18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2A47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0D4B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AE8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E2C"/>
    <w:rsid w:val="00FF357F"/>
    <w:rsid w:val="00FF3C62"/>
    <w:rsid w:val="00FF45BF"/>
    <w:rsid w:val="00FF4EE7"/>
    <w:rsid w:val="00FF51AB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4A7A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D:/LTE/SA1/TSGS1_77_Jeju/docs/S1-171012.zip" TargetMode="External"/><Relationship Id="rId18" Type="http://schemas.openxmlformats.org/officeDocument/2006/relationships/hyperlink" Target="D:/LTE/SA1/TSGS1_77_Jeju/docs/S1-171298.zip" TargetMode="External"/><Relationship Id="rId26" Type="http://schemas.openxmlformats.org/officeDocument/2006/relationships/hyperlink" Target="D:/LTE/SA1/TSGS1_77_Jeju/docs/S1-171202.zip" TargetMode="External"/><Relationship Id="rId3" Type="http://schemas.openxmlformats.org/officeDocument/2006/relationships/styles" Target="styles.xml"/><Relationship Id="rId21" Type="http://schemas.openxmlformats.org/officeDocument/2006/relationships/hyperlink" Target="D:/LTE/SA1/TSGS1_77_Jeju/docs/S1-171021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D:/LTE/SA1/TSGS1_77_Jeju/docs/S1-171011.zip" TargetMode="External"/><Relationship Id="rId17" Type="http://schemas.openxmlformats.org/officeDocument/2006/relationships/hyperlink" Target="D:/LTE/SA1/TSGS1_77_Jeju/docs/S1-171018.zip" TargetMode="External"/><Relationship Id="rId25" Type="http://schemas.openxmlformats.org/officeDocument/2006/relationships/hyperlink" Target="D:/LTE/SA1/TSGS1_77_Jeju/docs/S1-17105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D:/LTE/SA1/TSGS1_77_Jeju/docs/S1-171020.zip" TargetMode="External"/><Relationship Id="rId20" Type="http://schemas.openxmlformats.org/officeDocument/2006/relationships/hyperlink" Target="D:/LTE/SA1/TSGS1_77_Jeju/docs/S1-171022.zip" TargetMode="External"/><Relationship Id="rId29" Type="http://schemas.openxmlformats.org/officeDocument/2006/relationships/hyperlink" Target="D:/LTE/SA1/TSGS1_77_Jeju/docs/S1-171205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D:/LTE/SA1/TSGS1_77_Jeju/docs/S1-171010.zip" TargetMode="External"/><Relationship Id="rId24" Type="http://schemas.openxmlformats.org/officeDocument/2006/relationships/hyperlink" Target="D:/LTE/SA1/TSGS1_77_Jeju/docs/S1-171023.zip" TargetMode="External"/><Relationship Id="rId5" Type="http://schemas.openxmlformats.org/officeDocument/2006/relationships/settings" Target="settings.xml"/><Relationship Id="rId15" Type="http://schemas.openxmlformats.org/officeDocument/2006/relationships/hyperlink" Target="D:/LTE/SA1/TSGS1_77_Jeju/docs/S1-171017.zip" TargetMode="External"/><Relationship Id="rId23" Type="http://schemas.openxmlformats.org/officeDocument/2006/relationships/hyperlink" Target="D:/LTE/SA1/TSGS1_77_Jeju/docs/S1-171380.zip" TargetMode="External"/><Relationship Id="rId28" Type="http://schemas.openxmlformats.org/officeDocument/2006/relationships/hyperlink" Target="D:/LTE/SA1/TSGS1_77_Jeju/docs/S1-171204.zip" TargetMode="External"/><Relationship Id="rId10" Type="http://schemas.openxmlformats.org/officeDocument/2006/relationships/hyperlink" Target="D:/LTE/SA1/TSGS1_77_Jeju/docs/S1-171240.zip" TargetMode="External"/><Relationship Id="rId19" Type="http://schemas.openxmlformats.org/officeDocument/2006/relationships/hyperlink" Target="D:/LTE/SA1/TSGS1_77_Jeju/docs/S1-171019.zip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D:/LTE/SA1/TSGS1_77_Jeju/docs/S1-171009.zip" TargetMode="External"/><Relationship Id="rId14" Type="http://schemas.openxmlformats.org/officeDocument/2006/relationships/hyperlink" Target="D:/LTE/SA1/TSGS1_77_Jeju/docs/S1-171013.zip" TargetMode="External"/><Relationship Id="rId22" Type="http://schemas.openxmlformats.org/officeDocument/2006/relationships/hyperlink" Target="D:/LTE/SA1/TSGS1_77_Jeju/docs/S1-171014.zip" TargetMode="External"/><Relationship Id="rId27" Type="http://schemas.openxmlformats.org/officeDocument/2006/relationships/hyperlink" Target="D:/LTE/SA1/TSGS1_77_Jeju/docs/S1-171203.zip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EA87D-8A6F-4422-AE50-491E9D7C5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5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6466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3</cp:revision>
  <dcterms:created xsi:type="dcterms:W3CDTF">2017-02-14T23:09:00Z</dcterms:created>
  <dcterms:modified xsi:type="dcterms:W3CDTF">2017-02-14T23:09:00Z</dcterms:modified>
</cp:coreProperties>
</file>